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01160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MARIOT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011603" w:rsidRDefault="0001160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1603" w:rsidRDefault="0001160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1603" w:rsidRDefault="0001160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Framlingham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1603" w:rsidRDefault="0001160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Castle, Suffolk, into the lands of the late Ralph Ramsey(q.v.).</w:t>
      </w:r>
    </w:p>
    <w:p w:rsidR="00011603" w:rsidRDefault="0001160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21-202)</w:t>
      </w:r>
    </w:p>
    <w:p w:rsidR="00011603" w:rsidRDefault="0001160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1603" w:rsidRDefault="0001160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11603" w:rsidRPr="00011603" w:rsidRDefault="0001160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2016</w:t>
      </w:r>
      <w:bookmarkStart w:id="0" w:name="_GoBack"/>
      <w:bookmarkEnd w:id="0"/>
    </w:p>
    <w:sectPr w:rsidR="00011603" w:rsidRPr="000116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603" w:rsidRDefault="00011603" w:rsidP="00564E3C">
      <w:pPr>
        <w:spacing w:after="0" w:line="240" w:lineRule="auto"/>
      </w:pPr>
      <w:r>
        <w:separator/>
      </w:r>
    </w:p>
  </w:endnote>
  <w:endnote w:type="continuationSeparator" w:id="0">
    <w:p w:rsidR="00011603" w:rsidRDefault="0001160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11603">
      <w:rPr>
        <w:rFonts w:ascii="Times New Roman" w:hAnsi="Times New Roman" w:cs="Times New Roman"/>
        <w:noProof/>
        <w:sz w:val="24"/>
        <w:szCs w:val="24"/>
      </w:rPr>
      <w:t>21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603" w:rsidRDefault="00011603" w:rsidP="00564E3C">
      <w:pPr>
        <w:spacing w:after="0" w:line="240" w:lineRule="auto"/>
      </w:pPr>
      <w:r>
        <w:separator/>
      </w:r>
    </w:p>
  </w:footnote>
  <w:footnote w:type="continuationSeparator" w:id="0">
    <w:p w:rsidR="00011603" w:rsidRDefault="0001160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603"/>
    <w:rsid w:val="00011603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A7B04"/>
  <w15:chartTrackingRefBased/>
  <w15:docId w15:val="{F201FFB8-46D0-4FEF-8381-F0BBE6BD4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2016-01-21T20:50:00Z</dcterms:created>
  <dcterms:modified xsi:type="dcterms:W3CDTF">2016-01-21T20:52:00Z</dcterms:modified>
</cp:coreProperties>
</file>